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F1FC" w14:textId="43873FB9" w:rsidR="00BA00AB" w:rsidRDefault="00D12E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THORN</w:t>
      </w:r>
      <w:r>
        <w:rPr>
          <w:rFonts w:cs="Times New Roman"/>
          <w:szCs w:val="24"/>
        </w:rPr>
        <w:t xml:space="preserve">      (d.1453-4)</w:t>
      </w:r>
    </w:p>
    <w:p w14:paraId="5B7FFC7E" w14:textId="09991F88" w:rsidR="00D12E02" w:rsidRDefault="00D12E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 Merchant.</w:t>
      </w:r>
    </w:p>
    <w:p w14:paraId="12DD4695" w14:textId="77777777" w:rsidR="00D12E02" w:rsidRDefault="00D12E02" w:rsidP="009139A6">
      <w:pPr>
        <w:pStyle w:val="NoSpacing"/>
        <w:rPr>
          <w:rFonts w:cs="Times New Roman"/>
          <w:szCs w:val="24"/>
        </w:rPr>
      </w:pPr>
    </w:p>
    <w:p w14:paraId="10CD276C" w14:textId="77777777" w:rsidR="00D12E02" w:rsidRDefault="00D12E02" w:rsidP="009139A6">
      <w:pPr>
        <w:pStyle w:val="NoSpacing"/>
        <w:rPr>
          <w:rFonts w:cs="Times New Roman"/>
          <w:szCs w:val="24"/>
        </w:rPr>
      </w:pPr>
    </w:p>
    <w:p w14:paraId="0030185A" w14:textId="3C779842" w:rsidR="00D12E02" w:rsidRDefault="00D12E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Dec.1453</w:t>
      </w:r>
      <w:r>
        <w:rPr>
          <w:rFonts w:cs="Times New Roman"/>
          <w:szCs w:val="24"/>
        </w:rPr>
        <w:tab/>
        <w:t>He made his Will.   (W.Y.R. p.167)</w:t>
      </w:r>
    </w:p>
    <w:p w14:paraId="7DA41B3A" w14:textId="48CCF54F" w:rsidR="00D12E02" w:rsidRDefault="00D12E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Mar.1454</w:t>
      </w:r>
      <w:r>
        <w:rPr>
          <w:rFonts w:cs="Times New Roman"/>
          <w:szCs w:val="24"/>
        </w:rPr>
        <w:tab/>
        <w:t>Probate of his Will.   (ibid.)</w:t>
      </w:r>
    </w:p>
    <w:p w14:paraId="6234CABC" w14:textId="77777777" w:rsidR="00D12E02" w:rsidRDefault="00D12E02" w:rsidP="009139A6">
      <w:pPr>
        <w:pStyle w:val="NoSpacing"/>
        <w:rPr>
          <w:rFonts w:cs="Times New Roman"/>
          <w:szCs w:val="24"/>
        </w:rPr>
      </w:pPr>
    </w:p>
    <w:p w14:paraId="5C044648" w14:textId="77777777" w:rsidR="00D12E02" w:rsidRDefault="00D12E02" w:rsidP="009139A6">
      <w:pPr>
        <w:pStyle w:val="NoSpacing"/>
        <w:rPr>
          <w:rFonts w:cs="Times New Roman"/>
          <w:szCs w:val="24"/>
        </w:rPr>
      </w:pPr>
    </w:p>
    <w:p w14:paraId="15B978AD" w14:textId="5B45033C" w:rsidR="00D12E02" w:rsidRPr="00D12E02" w:rsidRDefault="00D12E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2024</w:t>
      </w:r>
    </w:p>
    <w:sectPr w:rsidR="00D12E02" w:rsidRPr="00D12E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7658C" w14:textId="77777777" w:rsidR="00D12E02" w:rsidRDefault="00D12E02" w:rsidP="009139A6">
      <w:r>
        <w:separator/>
      </w:r>
    </w:p>
  </w:endnote>
  <w:endnote w:type="continuationSeparator" w:id="0">
    <w:p w14:paraId="41979FC5" w14:textId="77777777" w:rsidR="00D12E02" w:rsidRDefault="00D12E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5F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43A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03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EEFF" w14:textId="77777777" w:rsidR="00D12E02" w:rsidRDefault="00D12E02" w:rsidP="009139A6">
      <w:r>
        <w:separator/>
      </w:r>
    </w:p>
  </w:footnote>
  <w:footnote w:type="continuationSeparator" w:id="0">
    <w:p w14:paraId="0E4F0D7C" w14:textId="77777777" w:rsidR="00D12E02" w:rsidRDefault="00D12E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654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A0B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A1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E0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2E0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EDD32"/>
  <w15:chartTrackingRefBased/>
  <w15:docId w15:val="{03205942-9965-464F-B19B-D60A776C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2024-01-16T07:32:00Z</dcterms:created>
  <dcterms:modified xsi:type="dcterms:W3CDTF">2024-01-16T07:34:00Z</dcterms:modified>
</cp:coreProperties>
</file>